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6839" w:rsidRDefault="00E06839">
      <w:pPr>
        <w:rPr>
          <w:sz w:val="2"/>
          <w:szCs w:val="2"/>
        </w:rPr>
      </w:pPr>
      <w:r w:rsidRPr="002C2CB8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702pt">
            <v:imagedata r:id="rId4" o:title=""/>
          </v:shape>
        </w:pict>
      </w:r>
      <w:r>
        <w:br w:type="page"/>
      </w:r>
    </w:p>
    <w:p w:rsidR="00E06839" w:rsidRPr="002C2CB8" w:rsidRDefault="00E06839">
      <w:pPr>
        <w:rPr>
          <w:sz w:val="2"/>
          <w:szCs w:val="2"/>
          <w:lang w:val="ru-RU"/>
        </w:rPr>
      </w:pPr>
      <w:r w:rsidRPr="00954B71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2C2CB8">
        <w:rPr>
          <w:lang w:val="ru-RU"/>
        </w:rPr>
        <w:br w:type="page"/>
      </w:r>
    </w:p>
    <w:p w:rsidR="00E06839" w:rsidRDefault="00E06839">
      <w:pPr>
        <w:rPr>
          <w:sz w:val="2"/>
          <w:szCs w:val="2"/>
        </w:rPr>
      </w:pPr>
      <w:r w:rsidRPr="002C2CB8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E06839" w:rsidRPr="00E0515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06839" w:rsidRPr="00E0515F" w:rsidRDefault="00E068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06839" w:rsidRPr="002C2CB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компетентности в области теоретических основ геоэкологического и экологического проектирования и практических навыков по экологическому обоснованию хозяйственной и иной деятельности.</w:t>
            </w:r>
          </w:p>
        </w:tc>
      </w:tr>
      <w:tr w:rsidR="00E06839" w:rsidRPr="00E051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06839" w:rsidRPr="002C2CB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теоретических основ, методики и практических приемов геоэкологического и экологического обоснования хозяйственной и иной деятельности на уровне технико-экономического обоснования, проектирования и строительства объектов;</w:t>
            </w:r>
          </w:p>
        </w:tc>
      </w:tr>
      <w:tr w:rsidR="00E06839" w:rsidRPr="002C2C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нормативно-правовой базы геоэкологического и экологического проектирования и различных видов и типов экологических экспертиз;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основных навыков экспертной работы и экологического проектирования;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конкретных проекты и материалов экологических экспертиз;</w:t>
            </w:r>
          </w:p>
        </w:tc>
      </w:tr>
      <w:tr w:rsidR="00E06839" w:rsidRPr="002C2C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международной и Российской практики в области оценки воздействия на окружающую природную среду и экологической экспертизы.</w:t>
            </w:r>
          </w:p>
        </w:tc>
      </w:tr>
      <w:tr w:rsidR="00E06839" w:rsidRPr="002C2CB8">
        <w:trPr>
          <w:trHeight w:hRule="exact" w:val="277"/>
        </w:trPr>
        <w:tc>
          <w:tcPr>
            <w:tcW w:w="766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06839" w:rsidRPr="00E0515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E06839" w:rsidRPr="002C2C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06839" w:rsidRPr="002C2C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 Современные методы исследования и интерпретации экологической информации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водных объектов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атмосферного воздуха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качества почв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ГИС-технологии и статистические методы в экологии и иприродопользовании</w:t>
            </w:r>
          </w:p>
        </w:tc>
      </w:tr>
      <w:tr w:rsidR="00E06839" w:rsidRPr="00E051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E06839" w:rsidRPr="002C2C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06839" w:rsidRPr="00E051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проектирование и экспертиза</w:t>
            </w:r>
          </w:p>
        </w:tc>
      </w:tr>
      <w:tr w:rsidR="00E06839" w:rsidRPr="00E051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экологического образования</w:t>
            </w:r>
          </w:p>
        </w:tc>
      </w:tr>
      <w:tr w:rsidR="00E06839" w:rsidRPr="00E051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санитарно-защитных зон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нормативов образования отходов и лимитов на их размещения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E06839" w:rsidRPr="00E051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сопровождение проектов</w:t>
            </w:r>
          </w:p>
        </w:tc>
      </w:tr>
      <w:tr w:rsidR="00E06839" w:rsidRPr="00E0515F">
        <w:trPr>
          <w:trHeight w:hRule="exact" w:val="277"/>
        </w:trPr>
        <w:tc>
          <w:tcPr>
            <w:tcW w:w="766" w:type="dxa"/>
          </w:tcPr>
          <w:p w:rsidR="00E06839" w:rsidRPr="00E0515F" w:rsidRDefault="00E06839"/>
        </w:tc>
        <w:tc>
          <w:tcPr>
            <w:tcW w:w="511" w:type="dxa"/>
          </w:tcPr>
          <w:p w:rsidR="00E06839" w:rsidRPr="00E0515F" w:rsidRDefault="00E06839"/>
        </w:tc>
        <w:tc>
          <w:tcPr>
            <w:tcW w:w="1560" w:type="dxa"/>
          </w:tcPr>
          <w:p w:rsidR="00E06839" w:rsidRPr="00E0515F" w:rsidRDefault="00E06839"/>
        </w:tc>
        <w:tc>
          <w:tcPr>
            <w:tcW w:w="1844" w:type="dxa"/>
          </w:tcPr>
          <w:p w:rsidR="00E06839" w:rsidRPr="00E0515F" w:rsidRDefault="00E06839"/>
        </w:tc>
        <w:tc>
          <w:tcPr>
            <w:tcW w:w="5104" w:type="dxa"/>
          </w:tcPr>
          <w:p w:rsidR="00E06839" w:rsidRPr="00E0515F" w:rsidRDefault="00E06839"/>
        </w:tc>
        <w:tc>
          <w:tcPr>
            <w:tcW w:w="993" w:type="dxa"/>
          </w:tcPr>
          <w:p w:rsidR="00E06839" w:rsidRPr="00E0515F" w:rsidRDefault="00E06839"/>
        </w:tc>
      </w:tr>
      <w:tr w:rsidR="00E06839" w:rsidRPr="002C2CB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6839" w:rsidRPr="002C2CB8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ОПК-7:      способностью использовать углубленные знания правовых и этических 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и этических норм при оценке последствий своей профессиональной деятельности, по разработке и осуществлении социально значимых проектов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разделы правовых и этических норм при оценке последствий своей профессиональной деятельности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правовые и этических норм при оценке последствий своей профессиональной деятельности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разрабатывать и осуществлять социально значимые проектов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осуществлять социально значимые проектов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социально значимые проектов под руководством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умениями в организации научно-исследовательских и научно-производственных работ, в управлении научным коллективом</w:t>
            </w:r>
          </w:p>
        </w:tc>
      </w:tr>
    </w:tbl>
    <w:p w:rsidR="00E06839" w:rsidRPr="002C2CB8" w:rsidRDefault="00E06839">
      <w:pPr>
        <w:rPr>
          <w:sz w:val="2"/>
          <w:szCs w:val="2"/>
          <w:lang w:val="ru-RU"/>
        </w:rPr>
      </w:pPr>
      <w:r w:rsidRPr="002C2CB8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1255"/>
        <w:gridCol w:w="3206"/>
        <w:gridCol w:w="4811"/>
        <w:gridCol w:w="968"/>
      </w:tblGrid>
      <w:tr w:rsidR="00E06839" w:rsidRPr="00E051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06839" w:rsidRPr="00E0515F" w:rsidRDefault="00E068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научно-исследовательских и научно-производственных работ, в управлении научным коллективом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научно-производственных работ, в управлении научным коллективом</w:t>
            </w:r>
          </w:p>
        </w:tc>
      </w:tr>
      <w:tr w:rsidR="00E06839" w:rsidRPr="002C2CB8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ПК-5: способностью разрабатывать типовые природоохранные мероприятия и проводить оценку воздействия планируемых сооружений или иных форм хозяйственной деятельности на окружающую среду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и научно-теоретические основы разработки  природоохранных мероприятий и проведения экологической экспертизы объектов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разработки типовых природоохранных мероприятий и проведения экологической экспертизы объектов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основы разработки типовых природоохранных мероприятий и проведения экологической экспертизы объектов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06839" w:rsidRPr="00E051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разработать типовые природоохранные мероприятия</w:t>
            </w:r>
          </w:p>
        </w:tc>
      </w:tr>
      <w:tr w:rsidR="00E06839" w:rsidRPr="00E0515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разработать отдельные природоохранные мероприятия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уметь разработать некоторые природоохранные мероприяти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экологической экспертизы объектов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экологической экспертизы объектов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владеть навыками проведения экологической экспертизы объектов</w:t>
            </w:r>
          </w:p>
        </w:tc>
      </w:tr>
      <w:tr w:rsidR="00E06839" w:rsidRPr="002C2CB8">
        <w:trPr>
          <w:trHeight w:hRule="exact" w:val="111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06839" w:rsidRPr="002C2CB8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методы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</w:p>
        </w:tc>
      </w:tr>
      <w:tr w:rsidR="00E06839" w:rsidRPr="002C2CB8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методы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методы подготовки документации для экологической экспертизы различных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06839" w:rsidRPr="002C2CB8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исходную информацию, анализировать современное состояние окружающей среды, прогнозировать и анализировать изменения окружающей среды на различных этапах реализации проекта, эколого-географически обосновывать размещение объекта; разрабатывать рекомендации по снижению отрицательных последствий рассматриваемого проекта; выявлять и проводить анализ альтернатив использования ландшафта</w:t>
            </w:r>
          </w:p>
        </w:tc>
      </w:tr>
      <w:tr w:rsidR="00E06839" w:rsidRPr="002C2CB8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исходную информацию, анализировать современное состояние окружающей среды, анализировать изменения окружающей среды на различных этапах реализации проекта, эколого-географически обосновывать размещение объекта; разрабатывать рекомендации по снижению отрицательных последствий рассматриваемого проекта; выявлять анализ альтернатив использования ландшафта</w:t>
            </w:r>
          </w:p>
        </w:tc>
      </w:tr>
      <w:tr w:rsidR="00E06839" w:rsidRPr="002C2CB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исходную информацию, анализировать современное состояние окружающей среды, анализировать изменения окружающей среды проекта, разрабатывать рекомендации по снижению отрицательных последствий рассматриваемого проекта.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06839" w:rsidRPr="002C2CB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 методами экологического проектирования и экспертизы, а также методами обработки, анализа и синтеза полевой и лабораторной экологической информации и способен использовать теоретические знания в нестандартных задачах и сложных ситуациях в профессиональной деятельности</w:t>
            </w:r>
          </w:p>
        </w:tc>
      </w:tr>
      <w:tr w:rsidR="00E06839" w:rsidRPr="002C2CB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экологического проектирования и экспертизы а также методами обработки, анализа и синтеза полевой и лабораторной экологической информации и способен использовать теоретические знания в нестандартных задачах и сложных ситуациях в профессиональной деятельности</w:t>
            </w:r>
          </w:p>
        </w:tc>
      </w:tr>
      <w:tr w:rsidR="00E06839" w:rsidRPr="002C2CB8">
        <w:trPr>
          <w:trHeight w:hRule="exact" w:val="51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 и процедурами экологического проектирования и экспертизы, методы обработки, анализа и синтеза полевой и лабораторной экологической информации, при этом испытывает трудности при</w:t>
            </w:r>
          </w:p>
        </w:tc>
      </w:tr>
    </w:tbl>
    <w:p w:rsidR="00E06839" w:rsidRPr="002C2CB8" w:rsidRDefault="00E06839">
      <w:pPr>
        <w:rPr>
          <w:sz w:val="2"/>
          <w:szCs w:val="2"/>
          <w:lang w:val="ru-RU"/>
        </w:rPr>
      </w:pPr>
      <w:r w:rsidRPr="002C2CB8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5"/>
        <w:gridCol w:w="207"/>
        <w:gridCol w:w="261"/>
        <w:gridCol w:w="2952"/>
        <w:gridCol w:w="959"/>
        <w:gridCol w:w="693"/>
        <w:gridCol w:w="1111"/>
        <w:gridCol w:w="1263"/>
        <w:gridCol w:w="678"/>
        <w:gridCol w:w="403"/>
        <w:gridCol w:w="968"/>
      </w:tblGrid>
      <w:tr w:rsidR="00E06839" w:rsidRPr="00E0515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1135" w:type="dxa"/>
          </w:tcPr>
          <w:p w:rsidR="00E06839" w:rsidRPr="00E0515F" w:rsidRDefault="00E06839"/>
        </w:tc>
        <w:tc>
          <w:tcPr>
            <w:tcW w:w="1277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426" w:type="dxa"/>
          </w:tcPr>
          <w:p w:rsidR="00E06839" w:rsidRPr="00E0515F" w:rsidRDefault="00E068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06839" w:rsidRPr="002C2CB8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необходимости применения знаний на практике</w:t>
            </w:r>
          </w:p>
        </w:tc>
      </w:tr>
      <w:tr w:rsidR="00E06839" w:rsidRPr="002C2CB8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ПК-8: способностью проводить экологическую экспертизу различных видов проектного задания, осуществлять экологический аудит любого объекта и разрабатывать рекомендации по сохранению природной среды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глубоко о методы осуществления профессиональной контрольно-ревизионной деятельности, экологический аудита, экологическое нормирования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экологического проектирования и экспертизы, экологического менеджмента и аудита, экологического картографирования</w:t>
            </w:r>
          </w:p>
        </w:tc>
      </w:tr>
      <w:tr w:rsidR="00E06839" w:rsidRPr="002C2CB8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методах осуществления профессиональной контрольно-ревизионной деятельности,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формулировать и решать аналитические, оценочные, прогностические, рекомендательные задачи, использовать геоинформационные системы и расчетный аппарат.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решать аналитические, оценочные, прогностические, рекомендательные задачи, использовать геоинформационные системы и расчетный аппарат.</w:t>
            </w:r>
          </w:p>
        </w:tc>
      </w:tr>
      <w:tr w:rsidR="00E06839" w:rsidRPr="002C2C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в формулировкх и решении аналитические, оценочных, прогностических, рекомендательных задач.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навыками проведения экологической экспертизы проектов различного уровня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экологической экспертизы проектов различного уровня</w:t>
            </w:r>
          </w:p>
        </w:tc>
      </w:tr>
      <w:tr w:rsidR="00E06839" w:rsidRPr="002C2CB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при проведения экологической экспертизы проектов различного уровня</w:t>
            </w:r>
          </w:p>
        </w:tc>
      </w:tr>
      <w:tr w:rsidR="00E06839" w:rsidRPr="002C2CB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06839" w:rsidRPr="00E051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экологическй экспертизы отдельных отраслей хозяйства, новых технологий и материалов;</w:t>
            </w:r>
          </w:p>
        </w:tc>
      </w:tr>
      <w:tr w:rsidR="00E06839" w:rsidRPr="002C2C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сновные закономерности влияния важнейших объектов хозяйственной деятельности человека на природную среду;</w:t>
            </w:r>
          </w:p>
        </w:tc>
      </w:tr>
      <w:tr w:rsidR="00E06839" w:rsidRPr="002C2C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процедуру проведения государственной экологической экспертизы</w:t>
            </w:r>
          </w:p>
        </w:tc>
      </w:tr>
      <w:tr w:rsidR="00E06839" w:rsidRPr="00E051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06839" w:rsidRPr="00E051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собирать исходную информацию;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современное состояние окружающей среды;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и анализировать изменения окружающей среды на различных этапах реализации проекта;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колого-географически обосновывать размещение объекта;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рекомендации по снижению отрицательных последствий рассматриваемого проекта;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ыявлять и проводить анализ альтернатив использования ландшафта</w:t>
            </w:r>
          </w:p>
        </w:tc>
      </w:tr>
      <w:tr w:rsidR="00E06839" w:rsidRPr="00E051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06839" w:rsidRPr="002C2C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экологической экспертизы проектов различного уровня</w:t>
            </w:r>
          </w:p>
        </w:tc>
      </w:tr>
      <w:tr w:rsidR="00E06839" w:rsidRPr="002C2CB8">
        <w:trPr>
          <w:trHeight w:hRule="exact" w:val="277"/>
        </w:trPr>
        <w:tc>
          <w:tcPr>
            <w:tcW w:w="766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06839" w:rsidRPr="00E0515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E06839" w:rsidRPr="002C2CB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Нормативно-правовые, научно-теоретические и организационно-процессуальные основы экологической экспертизы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</w:tr>
      <w:tr w:rsidR="00E06839" w:rsidRPr="00E0515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объекты, особенности проведения, классификация, нормативная база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Л2.3 Л2.4Л3.3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и методическая база проведения экологической экспертизы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Л1.4Л2.1Л3.1 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</w:tbl>
    <w:p w:rsidR="00E06839" w:rsidRDefault="00E0683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1"/>
        <w:gridCol w:w="3445"/>
        <w:gridCol w:w="902"/>
        <w:gridCol w:w="665"/>
        <w:gridCol w:w="1072"/>
        <w:gridCol w:w="1275"/>
        <w:gridCol w:w="653"/>
        <w:gridCol w:w="375"/>
        <w:gridCol w:w="922"/>
      </w:tblGrid>
      <w:tr w:rsidR="00E06839" w:rsidRPr="00E051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1135" w:type="dxa"/>
          </w:tcPr>
          <w:p w:rsidR="00E06839" w:rsidRPr="00E0515F" w:rsidRDefault="00E06839"/>
        </w:tc>
        <w:tc>
          <w:tcPr>
            <w:tcW w:w="1277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426" w:type="dxa"/>
          </w:tcPr>
          <w:p w:rsidR="00E06839" w:rsidRPr="00E0515F" w:rsidRDefault="00E068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экологической экспертизы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Л1.4Л2.2 Л2.3Л3.1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база экологической экспертизы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организации и проведения экологической экспертизы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Л1.4Л2.2Л3.1 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требования к созданию и эксплуатации хозяйственных и иных объектов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требования к созданию и эксплуатации хозяйственных и иных объектов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Л1.4Л2.2 Л2.4Л3.2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2C2C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Прикладные аспекты проведения экологической экспертизы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rPr>
                <w:lang w:val="ru-RU"/>
              </w:rPr>
            </w:pPr>
          </w:p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экспертиза объектов воздействия на окружающую среду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Л2.4Л3.2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материалов, направляемых на ГЭЭ, согласование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Л2.3Л3.3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материалов, направляемых на ГЭЭ, согласование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экспертиза проектной деятельности. Атмосфера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Л2.2Л3.1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экспертиза проектной деятельности. Атмосфера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Л1.4Л2.4Л3.2 Л3.3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экспертиза проектной деятельности. Отходы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экспертиза проектной деятельности. Отходы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Л1.4Л2.3 Л2.4Л3.1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экспертиза проектной деятельности. Вода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Л1.4Л2.2 Л2.3 Л2.4Л3.1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экспертиза проектной деятельности. Вода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проведению экологической экспертизы объектов природопользования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Л2.4Л3.3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</w:tbl>
    <w:p w:rsidR="00E06839" w:rsidRDefault="00E0683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41"/>
        <w:gridCol w:w="3422"/>
        <w:gridCol w:w="914"/>
        <w:gridCol w:w="672"/>
        <w:gridCol w:w="1081"/>
        <w:gridCol w:w="1236"/>
        <w:gridCol w:w="661"/>
        <w:gridCol w:w="381"/>
        <w:gridCol w:w="932"/>
      </w:tblGrid>
      <w:tr w:rsidR="00E06839" w:rsidRPr="00E051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1135" w:type="dxa"/>
          </w:tcPr>
          <w:p w:rsidR="00E06839" w:rsidRPr="00E0515F" w:rsidRDefault="00E06839"/>
        </w:tc>
        <w:tc>
          <w:tcPr>
            <w:tcW w:w="1277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426" w:type="dxa"/>
          </w:tcPr>
          <w:p w:rsidR="00E06839" w:rsidRPr="00E0515F" w:rsidRDefault="00E068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06839" w:rsidRPr="00E051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Инструкция проведения экологической экспертизы (согласования) проекта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ПК- 5 ПК-7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Л1.4Л2.2 Л2.4Л3.2</w:t>
            </w:r>
          </w:p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E0515F">
        <w:trPr>
          <w:trHeight w:hRule="exact" w:val="277"/>
        </w:trPr>
        <w:tc>
          <w:tcPr>
            <w:tcW w:w="993" w:type="dxa"/>
          </w:tcPr>
          <w:p w:rsidR="00E06839" w:rsidRPr="00E0515F" w:rsidRDefault="00E06839"/>
        </w:tc>
        <w:tc>
          <w:tcPr>
            <w:tcW w:w="3687" w:type="dxa"/>
          </w:tcPr>
          <w:p w:rsidR="00E06839" w:rsidRPr="00E0515F" w:rsidRDefault="00E06839"/>
        </w:tc>
        <w:tc>
          <w:tcPr>
            <w:tcW w:w="851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1135" w:type="dxa"/>
          </w:tcPr>
          <w:p w:rsidR="00E06839" w:rsidRPr="00E0515F" w:rsidRDefault="00E06839"/>
        </w:tc>
        <w:tc>
          <w:tcPr>
            <w:tcW w:w="1277" w:type="dxa"/>
          </w:tcPr>
          <w:p w:rsidR="00E06839" w:rsidRPr="00E0515F" w:rsidRDefault="00E06839"/>
        </w:tc>
        <w:tc>
          <w:tcPr>
            <w:tcW w:w="710" w:type="dxa"/>
          </w:tcPr>
          <w:p w:rsidR="00E06839" w:rsidRPr="00E0515F" w:rsidRDefault="00E06839"/>
        </w:tc>
        <w:tc>
          <w:tcPr>
            <w:tcW w:w="426" w:type="dxa"/>
          </w:tcPr>
          <w:p w:rsidR="00E06839" w:rsidRPr="00E0515F" w:rsidRDefault="00E06839"/>
        </w:tc>
        <w:tc>
          <w:tcPr>
            <w:tcW w:w="993" w:type="dxa"/>
          </w:tcPr>
          <w:p w:rsidR="00E06839" w:rsidRPr="00E0515F" w:rsidRDefault="00E06839"/>
        </w:tc>
      </w:tr>
      <w:tr w:rsidR="00E06839" w:rsidRPr="00E0515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06839" w:rsidRPr="002C2CB8">
        <w:trPr>
          <w:trHeight w:hRule="exact" w:val="1058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Контроьные вопросы к экзамену (3 семестр)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экологической экспертизы в России и за рубежом.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Содержание, цели, принципы и задачи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Объекты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Проекты нормативно-правовых, методических документов, проектов, схем развития, планов и других документов, оказывающих воздействие на состояние окружающей среды и природных ресурсов.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Порядок разграничения полномочий по проведению экспертизы исходя из значимости проекта (интересы Российской Федерации, нескольких регионов, одного региона, местного значения).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Специально уполномоченные органы в области государственной экспертизы федерального уровня.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Порядок проведения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Сроки проведения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Требования к экспертам, председателю и секретарю комиссии.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права граждан и общественных организации при рассмотрении результатов экспертизы объектов, проведения дополнительной экспертизы и решения спорных вопросов, возникающих при проведении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Объекты общественной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Условия проведения общественной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Проблема информационной доступности к материалам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нарушений законодательства об экологической экспертизе.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Уголовная ответственность.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Материальная ответственность.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Разрешение споров в области экологической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проблемы и недостатки в области проведения экологической экспертизы в Российской Федерации.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Создание соответствующих специализированных организаций и учреждений в области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Применимость зарубежного опыта в России.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Взаимосвязь экологического проектирования, ОВОС и экологической экспертизы.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Устойчивое развитие и его экологические приоритеты.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законодательные акты проведения ОВОС.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Учет социальных факторов и исторического наследия территории.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Ограничения и уровни достоверности в обосновании проектов и ОВОС.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Оценка влияния производственных объектов на окружающую среду.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Оценка воздействия хозяйственной деятельности на атмосферу.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Оценка воздействия хозяйственной деятельности на водные объекты.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Оценка воздействия на растительный покров.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Оценка и прогноз социально-экономических и медико-демографических условий.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Роль специалистов-экологов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Основные принципы гигиенического регламентирования химических, биологических и физических факторов неблагоприятного воздействия на организм человека.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Нормативная база и регламентация параметров среды обитания человека. Значение гигиенических исследований.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Система государственного санитарно-эпидемиологического надзора страны, ее задачи и структура.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Понятие экологической безопасности.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Проблемы риска.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Измерение риска.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Статистико-вероятностный подход к оценке экологически опасных ситуаций в реальных экосистемах.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Особенности комплексного воздействия на организм с точки зрения риска для здоровья.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Проблема экологической безопасности в системе целей общественного развития и обеспечения качества жизни населения.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предсавлен в приложении 1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практической работе, защита проекта по экологической экспертизе объекта природопользования</w:t>
            </w:r>
          </w:p>
        </w:tc>
      </w:tr>
      <w:tr w:rsidR="00E06839" w:rsidRPr="002C2CB8">
        <w:trPr>
          <w:trHeight w:hRule="exact" w:val="277"/>
        </w:trPr>
        <w:tc>
          <w:tcPr>
            <w:tcW w:w="993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E06839" w:rsidRDefault="00E0683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29"/>
        <w:gridCol w:w="1812"/>
        <w:gridCol w:w="1797"/>
        <w:gridCol w:w="3277"/>
        <w:gridCol w:w="1642"/>
        <w:gridCol w:w="983"/>
      </w:tblGrid>
      <w:tr w:rsidR="00E06839" w:rsidRPr="00E0515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E06839" w:rsidRPr="00E0515F" w:rsidRDefault="00E06839"/>
        </w:tc>
        <w:tc>
          <w:tcPr>
            <w:tcW w:w="1702" w:type="dxa"/>
          </w:tcPr>
          <w:p w:rsidR="00E06839" w:rsidRPr="00E0515F" w:rsidRDefault="00E068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06839" w:rsidRPr="00E0515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6839" w:rsidRPr="00E0515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основы природопользования: Учеб.для студентов образов.учрежд.сред.проф.образования:Допущено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E06839" w:rsidRPr="002C2C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E06839" w:rsidRPr="002C2CB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Лисина Н.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право: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2015,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=481571</w:t>
            </w:r>
          </w:p>
        </w:tc>
      </w:tr>
      <w:tr w:rsidR="00E06839" w:rsidRPr="002C2CB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Лесникова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и управление качеством окружающей среды: учебное 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=276099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06839" w:rsidRPr="00E0515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6839" w:rsidRPr="002C2CB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Керро Н.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в строительстве: риски и предпроектные исследования: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Москва|Вологда: Инфра- Инженерия, 2017,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=464437</w:t>
            </w:r>
          </w:p>
        </w:tc>
      </w:tr>
      <w:tr w:rsidR="00E06839" w:rsidRPr="002C2C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Демичев А. А., Грачева О.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право: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2017,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=483187</w:t>
            </w:r>
          </w:p>
        </w:tc>
      </w:tr>
      <w:tr w:rsidR="00E06839" w:rsidRPr="002C2CB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Васина М. В., Холкин Е.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ОмГТУ, 2017,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=493456</w:t>
            </w:r>
          </w:p>
        </w:tc>
      </w:tr>
      <w:tr w:rsidR="00E06839" w:rsidRPr="002C2CB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Денисов В. В., Денисова И. А., Гутенов В. В., Фесенко Л. Н., Денисов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инженерной экологии: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2013,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=271599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06839" w:rsidRPr="00E0515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6839" w:rsidRPr="002C2CB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Семиколенных А. А., Жаркова Ю.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воздействия на окружающую среду объектов атомной энергетики: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Инфра-Инженерия, 2013,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=144649</w:t>
            </w:r>
          </w:p>
        </w:tc>
      </w:tr>
      <w:tr w:rsidR="00E06839" w:rsidRPr="002C2CB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Шилиманов М.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Экспертиза и инспектирование инвестиционного процесса: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Издательство Уральского университета, 2014,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=275821</w:t>
            </w:r>
          </w:p>
        </w:tc>
      </w:tr>
      <w:tr w:rsidR="00E06839" w:rsidRPr="00E0515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Гамм Т. А., Шабанова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2016, http://biblioclub.ru/index.php? page=book&amp;id=467214</w:t>
            </w: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06839" w:rsidRPr="002C2CB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Шамраев, А.В. Экологический мониторинг и экспертиза : учебное пособие / А.В. Шамраев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- 141 с. : табл., ил. - Библиогр.: с. 134. ; То же [Электронный ресурс]. -</w:t>
            </w:r>
          </w:p>
        </w:tc>
      </w:tr>
      <w:tr w:rsidR="00E06839" w:rsidRPr="002C2C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Казанцева, Л.А. Основы экологического права: курс лекций : учебник для студентов среднего профессионального образования / Л.А. Казанцева, О.Р. Саркисов, Е.Л. Любарский. - Москва ; Берлин : Директ-Медиа, 2017. - 354 с. : ил. -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978-5-4475-9289-9 ; То же [Электронный ресурс]. -</w:t>
            </w:r>
          </w:p>
        </w:tc>
      </w:tr>
      <w:tr w:rsidR="00E06839" w:rsidRPr="002C2C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Экологическое право. Экологические экспертиза и контроль. Сборник студенческих работ / ред. Д.Л. Богдановский. - Москва : Студенческая наука, 2012. - 1452 с. - (Вузовская наука в помощь студенту). -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978-5- 00046-044-3 ; То же [Электронный ресурс]. -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06839" w:rsidRPr="00E051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E06839" w:rsidRPr="00E051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E06839" w:rsidRDefault="00E06839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3692"/>
        <w:gridCol w:w="4814"/>
        <w:gridCol w:w="968"/>
      </w:tblGrid>
      <w:tr w:rsidR="00E06839" w:rsidRPr="00E051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06839" w:rsidRPr="00E0515F" w:rsidRDefault="00E0683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E0515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06839" w:rsidRPr="002C2C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E06839" w:rsidRPr="002C2CB8">
        <w:trPr>
          <w:trHeight w:hRule="exact" w:val="277"/>
        </w:trPr>
        <w:tc>
          <w:tcPr>
            <w:tcW w:w="766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6839" w:rsidRPr="002C2CB8" w:rsidRDefault="00E06839">
            <w:pPr>
              <w:rPr>
                <w:lang w:val="ru-RU"/>
              </w:rPr>
            </w:pPr>
          </w:p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06839" w:rsidRPr="00E051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E06839" w:rsidRPr="00E051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в аудитории мультимедийного оборудования (компьютер, видеопроектор, экран).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кабинета.</w:t>
            </w:r>
          </w:p>
        </w:tc>
      </w:tr>
      <w:tr w:rsidR="00E06839" w:rsidRPr="00E051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/>
        </w:tc>
      </w:tr>
      <w:tr w:rsidR="00E06839" w:rsidRPr="002C2C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E06839" w:rsidRPr="002C2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06839" w:rsidRPr="00E0515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E0515F" w:rsidRDefault="00E06839">
            <w:pPr>
              <w:spacing w:after="0" w:line="240" w:lineRule="auto"/>
              <w:rPr>
                <w:sz w:val="19"/>
                <w:szCs w:val="19"/>
              </w:rPr>
            </w:pP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E06839" w:rsidRPr="00E0515F">
        <w:trPr>
          <w:trHeight w:hRule="exact" w:val="277"/>
        </w:trPr>
        <w:tc>
          <w:tcPr>
            <w:tcW w:w="766" w:type="dxa"/>
          </w:tcPr>
          <w:p w:rsidR="00E06839" w:rsidRPr="00E0515F" w:rsidRDefault="00E06839"/>
        </w:tc>
        <w:tc>
          <w:tcPr>
            <w:tcW w:w="3913" w:type="dxa"/>
          </w:tcPr>
          <w:p w:rsidR="00E06839" w:rsidRPr="00E0515F" w:rsidRDefault="00E06839"/>
        </w:tc>
        <w:tc>
          <w:tcPr>
            <w:tcW w:w="5104" w:type="dxa"/>
          </w:tcPr>
          <w:p w:rsidR="00E06839" w:rsidRPr="00E0515F" w:rsidRDefault="00E06839"/>
        </w:tc>
        <w:tc>
          <w:tcPr>
            <w:tcW w:w="993" w:type="dxa"/>
          </w:tcPr>
          <w:p w:rsidR="00E06839" w:rsidRPr="00E0515F" w:rsidRDefault="00E06839"/>
        </w:tc>
      </w:tr>
      <w:tr w:rsidR="00E06839" w:rsidRPr="002C2CB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06839" w:rsidRPr="002C2CB8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 Мониторинг безопасности: учебно-методическое пособие. 2015. 61 с.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06839" w:rsidRPr="002C2CB8" w:rsidRDefault="00E068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E0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C2CB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06839" w:rsidRPr="002C2CB8" w:rsidRDefault="00E06839">
      <w:pPr>
        <w:rPr>
          <w:lang w:val="ru-RU"/>
        </w:rPr>
      </w:pPr>
    </w:p>
    <w:sectPr w:rsidR="00E06839" w:rsidRPr="002C2CB8" w:rsidSect="0082327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E7A68"/>
    <w:rsid w:val="001F0BC7"/>
    <w:rsid w:val="002C2CB8"/>
    <w:rsid w:val="00823279"/>
    <w:rsid w:val="00954B71"/>
    <w:rsid w:val="00D31453"/>
    <w:rsid w:val="00E0515F"/>
    <w:rsid w:val="00E06839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3279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10</Pages>
  <Words>3260</Words>
  <Characters>18586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МЭП-18_plx_Экологическая экспертиза объектов природопользования_</dc:title>
  <dc:subject/>
  <dc:creator>FastReport.NET</dc:creator>
  <cp:keywords/>
  <dc:description/>
  <cp:lastModifiedBy>Козлов А.В.</cp:lastModifiedBy>
  <cp:revision>2</cp:revision>
  <dcterms:created xsi:type="dcterms:W3CDTF">2019-08-27T18:39:00Z</dcterms:created>
  <dcterms:modified xsi:type="dcterms:W3CDTF">2019-08-27T18:40:00Z</dcterms:modified>
</cp:coreProperties>
</file>